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5F409DAE" w14:textId="77777777" w:rsidTr="00DF5E8E">
        <w:trPr>
          <w:trHeight w:val="907"/>
        </w:trPr>
        <w:tc>
          <w:tcPr>
            <w:tcW w:w="9786" w:type="dxa"/>
            <w:gridSpan w:val="6"/>
            <w:vAlign w:val="bottom"/>
          </w:tcPr>
          <w:p w14:paraId="11CC21FD"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64800ECB" w14:textId="77777777" w:rsidTr="00EC0082">
        <w:trPr>
          <w:trHeight w:hRule="exact" w:val="454"/>
        </w:trPr>
        <w:tc>
          <w:tcPr>
            <w:tcW w:w="9786" w:type="dxa"/>
            <w:gridSpan w:val="6"/>
          </w:tcPr>
          <w:p w14:paraId="4CEE13F2" w14:textId="77777777" w:rsidR="00830422" w:rsidRPr="00735600" w:rsidRDefault="00830422" w:rsidP="00615AF5">
            <w:pPr>
              <w:spacing w:line="240" w:lineRule="auto"/>
              <w:rPr>
                <w:sz w:val="18"/>
              </w:rPr>
            </w:pPr>
          </w:p>
        </w:tc>
      </w:tr>
      <w:tr w:rsidR="00735600" w:rsidRPr="00735600" w14:paraId="379292B6" w14:textId="77777777" w:rsidTr="00B23CCA">
        <w:trPr>
          <w:trHeight w:hRule="exact" w:val="227"/>
        </w:trPr>
        <w:tc>
          <w:tcPr>
            <w:tcW w:w="4328" w:type="dxa"/>
            <w:gridSpan w:val="2"/>
            <w:vAlign w:val="bottom"/>
          </w:tcPr>
          <w:p w14:paraId="1FC46075"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4BB532C2" w14:textId="77777777" w:rsidR="00830422" w:rsidRPr="00735600" w:rsidRDefault="00830422" w:rsidP="008C6AB5">
            <w:pPr>
              <w:spacing w:line="240" w:lineRule="auto"/>
              <w:rPr>
                <w:sz w:val="18"/>
              </w:rPr>
            </w:pPr>
          </w:p>
        </w:tc>
        <w:tc>
          <w:tcPr>
            <w:tcW w:w="4515" w:type="dxa"/>
            <w:gridSpan w:val="3"/>
            <w:vAlign w:val="bottom"/>
          </w:tcPr>
          <w:p w14:paraId="0169168B" w14:textId="77777777" w:rsidR="00830422" w:rsidRPr="00735600" w:rsidRDefault="00830422" w:rsidP="008C6AB5">
            <w:pPr>
              <w:spacing w:line="240" w:lineRule="auto"/>
              <w:rPr>
                <w:sz w:val="18"/>
              </w:rPr>
            </w:pPr>
            <w:r w:rsidRPr="00735600">
              <w:rPr>
                <w:sz w:val="18"/>
              </w:rPr>
              <w:t>Vergabenummer</w:t>
            </w:r>
          </w:p>
        </w:tc>
      </w:tr>
      <w:tr w:rsidR="00735600" w:rsidRPr="00735600" w14:paraId="555F2BFC" w14:textId="77777777" w:rsidTr="00B23CCA">
        <w:trPr>
          <w:trHeight w:hRule="exact" w:val="340"/>
        </w:trPr>
        <w:tc>
          <w:tcPr>
            <w:tcW w:w="4328" w:type="dxa"/>
            <w:gridSpan w:val="2"/>
            <w:tcBorders>
              <w:bottom w:val="single" w:sz="4" w:space="0" w:color="auto"/>
            </w:tcBorders>
            <w:vAlign w:val="bottom"/>
          </w:tcPr>
          <w:p w14:paraId="0D131D26"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3151EF41"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2F547026" w14:textId="64ADECDB" w:rsidR="00830422" w:rsidRPr="00735600" w:rsidRDefault="00254C63" w:rsidP="00BE4BA1">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354B03">
              <w:rPr>
                <w:b/>
                <w:sz w:val="18"/>
              </w:rPr>
              <w:t>2</w:t>
            </w:r>
            <w:r w:rsidR="00BE4BA1">
              <w:rPr>
                <w:b/>
                <w:sz w:val="18"/>
              </w:rPr>
              <w:t>5</w:t>
            </w:r>
            <w:r w:rsidR="00354B03">
              <w:rPr>
                <w:b/>
                <w:sz w:val="18"/>
              </w:rPr>
              <w:t>-20000</w:t>
            </w:r>
            <w:r w:rsidR="009665DC">
              <w:rPr>
                <w:b/>
                <w:sz w:val="18"/>
              </w:rPr>
              <w:t>70134</w:t>
            </w:r>
            <w:r w:rsidRPr="00735600">
              <w:rPr>
                <w:b/>
                <w:sz w:val="18"/>
              </w:rPr>
              <w:fldChar w:fldCharType="end"/>
            </w:r>
            <w:bookmarkEnd w:id="1"/>
          </w:p>
        </w:tc>
      </w:tr>
      <w:tr w:rsidR="00735600" w:rsidRPr="00735600" w14:paraId="79E38F48" w14:textId="77777777" w:rsidTr="00B23CCA">
        <w:trPr>
          <w:trHeight w:hRule="exact" w:val="340"/>
        </w:trPr>
        <w:tc>
          <w:tcPr>
            <w:tcW w:w="4328" w:type="dxa"/>
            <w:gridSpan w:val="2"/>
            <w:tcBorders>
              <w:top w:val="single" w:sz="4" w:space="0" w:color="auto"/>
              <w:left w:val="single" w:sz="4" w:space="0" w:color="auto"/>
            </w:tcBorders>
            <w:vAlign w:val="bottom"/>
          </w:tcPr>
          <w:p w14:paraId="3F2735A5"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5E41BF46"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1B53D372" w14:textId="77777777" w:rsidR="00830422" w:rsidRPr="00735600" w:rsidRDefault="00830422" w:rsidP="008C6AB5">
            <w:pPr>
              <w:spacing w:after="40" w:line="240" w:lineRule="auto"/>
              <w:rPr>
                <w:sz w:val="18"/>
              </w:rPr>
            </w:pPr>
          </w:p>
        </w:tc>
      </w:tr>
      <w:bookmarkStart w:id="2" w:name="Kontrollkästchen2"/>
      <w:tr w:rsidR="00735600" w:rsidRPr="00735600" w14:paraId="3B0E4D57" w14:textId="77777777" w:rsidTr="00BB1769">
        <w:trPr>
          <w:trHeight w:hRule="exact" w:val="340"/>
        </w:trPr>
        <w:tc>
          <w:tcPr>
            <w:tcW w:w="4328" w:type="dxa"/>
            <w:gridSpan w:val="2"/>
            <w:tcBorders>
              <w:left w:val="single" w:sz="4" w:space="0" w:color="auto"/>
            </w:tcBorders>
            <w:vAlign w:val="center"/>
          </w:tcPr>
          <w:p w14:paraId="29FCB950"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5F5E0B27"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35DEAFE2" w14:textId="77777777"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59E16042" w14:textId="77777777" w:rsidTr="00BB1769">
        <w:trPr>
          <w:trHeight w:hRule="exact" w:val="340"/>
        </w:trPr>
        <w:tc>
          <w:tcPr>
            <w:tcW w:w="4328" w:type="dxa"/>
            <w:gridSpan w:val="2"/>
            <w:tcBorders>
              <w:left w:val="single" w:sz="4" w:space="0" w:color="auto"/>
            </w:tcBorders>
            <w:vAlign w:val="center"/>
          </w:tcPr>
          <w:p w14:paraId="2EB9CD16"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28FD8D99"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222E00CC"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69A8F785" w14:textId="77777777" w:rsidTr="00BB1769">
        <w:trPr>
          <w:trHeight w:hRule="exact" w:val="340"/>
        </w:trPr>
        <w:tc>
          <w:tcPr>
            <w:tcW w:w="4328" w:type="dxa"/>
            <w:gridSpan w:val="2"/>
            <w:tcBorders>
              <w:left w:val="single" w:sz="4" w:space="0" w:color="auto"/>
            </w:tcBorders>
            <w:vAlign w:val="center"/>
          </w:tcPr>
          <w:p w14:paraId="3636AF20"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6AE92EB9"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0EB24FB8"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43C3A7CA" w14:textId="77777777" w:rsidTr="00BB1769">
        <w:trPr>
          <w:trHeight w:hRule="exact" w:val="340"/>
        </w:trPr>
        <w:tc>
          <w:tcPr>
            <w:tcW w:w="4328" w:type="dxa"/>
            <w:gridSpan w:val="2"/>
            <w:tcBorders>
              <w:left w:val="single" w:sz="4" w:space="0" w:color="auto"/>
              <w:bottom w:val="single" w:sz="4" w:space="0" w:color="auto"/>
            </w:tcBorders>
            <w:vAlign w:val="center"/>
          </w:tcPr>
          <w:p w14:paraId="122C9391"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5325EAE1"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70B0A555"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1D90DD6B" w14:textId="77777777" w:rsidTr="00B23CCA">
        <w:trPr>
          <w:trHeight w:hRule="exact" w:val="284"/>
        </w:trPr>
        <w:tc>
          <w:tcPr>
            <w:tcW w:w="9786" w:type="dxa"/>
            <w:gridSpan w:val="6"/>
            <w:tcBorders>
              <w:top w:val="single" w:sz="4" w:space="0" w:color="auto"/>
            </w:tcBorders>
          </w:tcPr>
          <w:p w14:paraId="4408B83D" w14:textId="77777777" w:rsidR="00830422" w:rsidRPr="00735600" w:rsidRDefault="00830422" w:rsidP="00830422">
            <w:pPr>
              <w:spacing w:line="240" w:lineRule="auto"/>
              <w:rPr>
                <w:sz w:val="18"/>
                <w:szCs w:val="24"/>
              </w:rPr>
            </w:pPr>
          </w:p>
        </w:tc>
      </w:tr>
      <w:tr w:rsidR="00735600" w:rsidRPr="00735600" w14:paraId="49C5860D" w14:textId="77777777" w:rsidTr="00B23CCA">
        <w:trPr>
          <w:trHeight w:hRule="exact" w:val="227"/>
        </w:trPr>
        <w:tc>
          <w:tcPr>
            <w:tcW w:w="9786" w:type="dxa"/>
            <w:gridSpan w:val="6"/>
            <w:vAlign w:val="bottom"/>
          </w:tcPr>
          <w:p w14:paraId="598B22DE"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59E04E3A" w14:textId="77777777" w:rsidTr="00B23CCA">
        <w:trPr>
          <w:trHeight w:hRule="exact" w:val="340"/>
        </w:trPr>
        <w:tc>
          <w:tcPr>
            <w:tcW w:w="9786" w:type="dxa"/>
            <w:gridSpan w:val="6"/>
            <w:vAlign w:val="bottom"/>
          </w:tcPr>
          <w:p w14:paraId="39B46DAD"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03DE3D8A" w14:textId="77777777" w:rsidTr="00B23CCA">
        <w:tc>
          <w:tcPr>
            <w:tcW w:w="9786" w:type="dxa"/>
            <w:gridSpan w:val="6"/>
            <w:vAlign w:val="bottom"/>
          </w:tcPr>
          <w:p w14:paraId="0D25F2BF"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0C9E386A" w14:textId="77777777" w:rsidTr="00B23CCA">
        <w:trPr>
          <w:trHeight w:val="340"/>
        </w:trPr>
        <w:tc>
          <w:tcPr>
            <w:tcW w:w="9786" w:type="dxa"/>
            <w:gridSpan w:val="6"/>
            <w:vAlign w:val="bottom"/>
          </w:tcPr>
          <w:p w14:paraId="7FEB9ACA" w14:textId="7D00141B" w:rsidR="007A4BE6" w:rsidRPr="00735600" w:rsidRDefault="00254C63" w:rsidP="00A123BF">
            <w:pPr>
              <w:spacing w:after="40" w:line="240" w:lineRule="auto"/>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9665DC" w:rsidRPr="009665DC">
              <w:rPr>
                <w:b/>
                <w:sz w:val="18"/>
                <w:szCs w:val="24"/>
              </w:rPr>
              <w:t>Externe Unterstützung für die Sachbearbeitung der Kaufmännischen Wohnungsverwaltung (Arbeitnehmerüberlassung)</w:t>
            </w:r>
            <w:r w:rsidRPr="00735600">
              <w:rPr>
                <w:b/>
                <w:sz w:val="18"/>
                <w:szCs w:val="24"/>
              </w:rPr>
              <w:fldChar w:fldCharType="end"/>
            </w:r>
            <w:bookmarkEnd w:id="5"/>
          </w:p>
        </w:tc>
      </w:tr>
      <w:tr w:rsidR="00735600" w:rsidRPr="00735600" w14:paraId="310E3C30" w14:textId="77777777" w:rsidTr="00B23CCA">
        <w:trPr>
          <w:trHeight w:hRule="exact" w:val="170"/>
        </w:trPr>
        <w:tc>
          <w:tcPr>
            <w:tcW w:w="9786" w:type="dxa"/>
            <w:gridSpan w:val="6"/>
          </w:tcPr>
          <w:p w14:paraId="2CE6E5E5" w14:textId="77777777" w:rsidR="00830422" w:rsidRPr="00735600" w:rsidRDefault="00830422" w:rsidP="00830422">
            <w:pPr>
              <w:spacing w:line="240" w:lineRule="auto"/>
              <w:rPr>
                <w:sz w:val="18"/>
                <w:szCs w:val="24"/>
              </w:rPr>
            </w:pPr>
          </w:p>
        </w:tc>
      </w:tr>
      <w:tr w:rsidR="00735600" w:rsidRPr="00735600" w14:paraId="44422195" w14:textId="77777777" w:rsidTr="00B23CCA">
        <w:trPr>
          <w:trHeight w:hRule="exact" w:val="340"/>
        </w:trPr>
        <w:tc>
          <w:tcPr>
            <w:tcW w:w="393" w:type="dxa"/>
            <w:vAlign w:val="center"/>
          </w:tcPr>
          <w:p w14:paraId="0A27C78C"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31EEBA0"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7BB58361" w14:textId="77777777" w:rsidTr="00B23CCA">
        <w:trPr>
          <w:trHeight w:hRule="exact" w:val="340"/>
        </w:trPr>
        <w:tc>
          <w:tcPr>
            <w:tcW w:w="393" w:type="dxa"/>
            <w:vAlign w:val="center"/>
          </w:tcPr>
          <w:p w14:paraId="380F1D68"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6E7F52D"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497B08">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633A6E7A" w14:textId="77777777" w:rsidTr="00B23CCA">
        <w:trPr>
          <w:trHeight w:hRule="exact" w:val="340"/>
        </w:trPr>
        <w:tc>
          <w:tcPr>
            <w:tcW w:w="393" w:type="dxa"/>
            <w:vAlign w:val="center"/>
          </w:tcPr>
          <w:p w14:paraId="7D7E1DBD"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A47E573"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497B08">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444CB88F" w14:textId="77777777" w:rsidTr="00B23CCA">
        <w:trPr>
          <w:trHeight w:hRule="exact" w:val="340"/>
        </w:trPr>
        <w:tc>
          <w:tcPr>
            <w:tcW w:w="393" w:type="dxa"/>
            <w:vAlign w:val="center"/>
          </w:tcPr>
          <w:p w14:paraId="53AD2845"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4EEB2C3"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497B08">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15199FD9" w14:textId="77777777" w:rsidTr="00B23CCA">
        <w:trPr>
          <w:trHeight w:hRule="exact" w:val="340"/>
        </w:trPr>
        <w:tc>
          <w:tcPr>
            <w:tcW w:w="393" w:type="dxa"/>
            <w:vAlign w:val="center"/>
          </w:tcPr>
          <w:p w14:paraId="4E5117FF"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18126782"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497B08">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51420A3C" w14:textId="77777777" w:rsidTr="00DF5E8E">
        <w:trPr>
          <w:trHeight w:hRule="exact" w:val="454"/>
        </w:trPr>
        <w:tc>
          <w:tcPr>
            <w:tcW w:w="9786" w:type="dxa"/>
            <w:gridSpan w:val="6"/>
            <w:tcBorders>
              <w:bottom w:val="single" w:sz="4" w:space="0" w:color="auto"/>
            </w:tcBorders>
          </w:tcPr>
          <w:p w14:paraId="13161576" w14:textId="77777777" w:rsidR="007E09C3" w:rsidRPr="00735600" w:rsidRDefault="007E09C3" w:rsidP="00830422">
            <w:pPr>
              <w:spacing w:line="240" w:lineRule="auto"/>
              <w:rPr>
                <w:sz w:val="18"/>
                <w:szCs w:val="24"/>
              </w:rPr>
            </w:pPr>
          </w:p>
        </w:tc>
      </w:tr>
      <w:tr w:rsidR="00735600" w:rsidRPr="00735600" w14:paraId="3F61B75C" w14:textId="77777777" w:rsidTr="00DF5E8E">
        <w:trPr>
          <w:trHeight w:val="413"/>
        </w:trPr>
        <w:tc>
          <w:tcPr>
            <w:tcW w:w="7170" w:type="dxa"/>
            <w:gridSpan w:val="5"/>
            <w:vMerge w:val="restart"/>
            <w:tcBorders>
              <w:top w:val="single" w:sz="4" w:space="0" w:color="auto"/>
              <w:left w:val="single" w:sz="4" w:space="0" w:color="auto"/>
            </w:tcBorders>
          </w:tcPr>
          <w:p w14:paraId="6D8F8CBD" w14:textId="77777777"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ed/>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371732E9"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1008DF0D"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27A597EC" w14:textId="77777777" w:rsidTr="00DF5E8E">
        <w:trPr>
          <w:trHeight w:val="414"/>
        </w:trPr>
        <w:tc>
          <w:tcPr>
            <w:tcW w:w="7170" w:type="dxa"/>
            <w:gridSpan w:val="5"/>
            <w:vMerge/>
            <w:tcBorders>
              <w:left w:val="single" w:sz="4" w:space="0" w:color="auto"/>
            </w:tcBorders>
          </w:tcPr>
          <w:p w14:paraId="22C422C2"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59763A40"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1FA6DB6C" w14:textId="77777777" w:rsidTr="00DF5E8E">
        <w:trPr>
          <w:trHeight w:val="414"/>
        </w:trPr>
        <w:tc>
          <w:tcPr>
            <w:tcW w:w="7170" w:type="dxa"/>
            <w:gridSpan w:val="5"/>
            <w:vMerge/>
            <w:tcBorders>
              <w:left w:val="single" w:sz="4" w:space="0" w:color="auto"/>
            </w:tcBorders>
          </w:tcPr>
          <w:p w14:paraId="16C1F714"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2A30728A"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1CFB306F" w14:textId="77777777" w:rsidTr="00B23CCA">
        <w:trPr>
          <w:trHeight w:hRule="exact" w:val="113"/>
        </w:trPr>
        <w:tc>
          <w:tcPr>
            <w:tcW w:w="7170" w:type="dxa"/>
            <w:gridSpan w:val="5"/>
            <w:tcBorders>
              <w:left w:val="single" w:sz="4" w:space="0" w:color="auto"/>
            </w:tcBorders>
          </w:tcPr>
          <w:p w14:paraId="5F3C760E"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2D89DD4A" w14:textId="77777777" w:rsidR="00265648" w:rsidRPr="00735600" w:rsidRDefault="00265648" w:rsidP="00265648">
            <w:pPr>
              <w:spacing w:after="40" w:line="240" w:lineRule="auto"/>
              <w:rPr>
                <w:sz w:val="18"/>
                <w:szCs w:val="24"/>
              </w:rPr>
            </w:pPr>
          </w:p>
        </w:tc>
      </w:tr>
      <w:tr w:rsidR="00735600" w:rsidRPr="00735600" w14:paraId="549E29AF" w14:textId="77777777" w:rsidTr="00DF5E8E">
        <w:trPr>
          <w:trHeight w:hRule="exact" w:val="454"/>
        </w:trPr>
        <w:tc>
          <w:tcPr>
            <w:tcW w:w="9786" w:type="dxa"/>
            <w:gridSpan w:val="6"/>
            <w:tcBorders>
              <w:top w:val="single" w:sz="4" w:space="0" w:color="auto"/>
              <w:bottom w:val="single" w:sz="4" w:space="0" w:color="auto"/>
            </w:tcBorders>
          </w:tcPr>
          <w:p w14:paraId="6B7DCFEA" w14:textId="77777777" w:rsidR="00A74B52" w:rsidRPr="00D17D18" w:rsidRDefault="00A74B52" w:rsidP="003F1EC8">
            <w:pPr>
              <w:spacing w:after="40" w:line="240" w:lineRule="auto"/>
              <w:jc w:val="both"/>
              <w:rPr>
                <w:sz w:val="18"/>
                <w:szCs w:val="24"/>
              </w:rPr>
            </w:pPr>
          </w:p>
        </w:tc>
      </w:tr>
      <w:tr w:rsidR="00735600" w:rsidRPr="00735600" w14:paraId="13626BDA"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52B20B25"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14761DD3"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41D042C4" w14:textId="37AF3E77"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354B03">
              <w:rPr>
                <w:i/>
                <w:noProof/>
                <w:sz w:val="18"/>
                <w:szCs w:val="18"/>
              </w:rPr>
              <w:t>3</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1C5259">
              <w:rPr>
                <w:i/>
                <w:sz w:val="18"/>
                <w:szCs w:val="18"/>
              </w:rPr>
              <w:t>5</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6D9E385C"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69E5157C"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78C78CC4" w14:textId="77777777" w:rsidTr="00DF5E8E">
        <w:trPr>
          <w:trHeight w:hRule="exact" w:val="454"/>
        </w:trPr>
        <w:tc>
          <w:tcPr>
            <w:tcW w:w="9786" w:type="dxa"/>
            <w:gridSpan w:val="6"/>
            <w:tcBorders>
              <w:top w:val="single" w:sz="4" w:space="0" w:color="auto"/>
              <w:bottom w:val="single" w:sz="4" w:space="0" w:color="auto"/>
            </w:tcBorders>
          </w:tcPr>
          <w:p w14:paraId="1262F116" w14:textId="77777777" w:rsidR="00E46EBF" w:rsidRPr="00D17D18" w:rsidRDefault="00E46EBF" w:rsidP="0088291C">
            <w:pPr>
              <w:spacing w:after="40" w:line="240" w:lineRule="auto"/>
              <w:jc w:val="both"/>
              <w:rPr>
                <w:sz w:val="18"/>
                <w:szCs w:val="24"/>
              </w:rPr>
            </w:pPr>
          </w:p>
        </w:tc>
      </w:tr>
      <w:tr w:rsidR="00735600" w:rsidRPr="00735600" w14:paraId="5BD816CE"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1A7028C0"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06D275ED"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0BEFBA80" w14:textId="77777777" w:rsidR="00E46EBF" w:rsidRPr="00735600" w:rsidRDefault="007D2AA8" w:rsidP="007D2AA8">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Pr="00735600">
              <w:rPr>
                <w:i/>
                <w:noProof/>
                <w:sz w:val="18"/>
                <w:szCs w:val="18"/>
              </w:rPr>
              <w:t> </w:t>
            </w:r>
            <w:r w:rsidRPr="00735600">
              <w:rPr>
                <w:i/>
                <w:noProof/>
                <w:sz w:val="18"/>
                <w:szCs w:val="18"/>
              </w:rPr>
              <w:t> </w:t>
            </w:r>
            <w:r w:rsidRPr="00735600">
              <w:rPr>
                <w:i/>
                <w:noProof/>
                <w:sz w:val="18"/>
                <w:szCs w:val="18"/>
              </w:rPr>
              <w:t> </w:t>
            </w:r>
            <w:r w:rsidRPr="00735600">
              <w:rPr>
                <w:i/>
                <w:noProof/>
                <w:sz w:val="18"/>
                <w:szCs w:val="18"/>
              </w:rPr>
              <w:t> </w:t>
            </w:r>
            <w:r w:rsidRPr="00735600">
              <w:rPr>
                <w:i/>
                <w:noProof/>
                <w:sz w:val="18"/>
                <w:szCs w:val="18"/>
              </w:rPr>
              <w:t> </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2D5DEF52"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5302CC21"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3D4E2A1C" w14:textId="77777777" w:rsidTr="00B23CCA">
        <w:tc>
          <w:tcPr>
            <w:tcW w:w="9786" w:type="dxa"/>
            <w:gridSpan w:val="6"/>
            <w:tcBorders>
              <w:left w:val="single" w:sz="4" w:space="0" w:color="auto"/>
              <w:bottom w:val="single" w:sz="4" w:space="0" w:color="auto"/>
              <w:right w:val="single" w:sz="4" w:space="0" w:color="auto"/>
            </w:tcBorders>
            <w:vAlign w:val="bottom"/>
          </w:tcPr>
          <w:p w14:paraId="07B2F4C2"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77647364"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63ABB704"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4D98FFAD"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19566EB"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5B99FB65"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234E12F3" w14:textId="77777777" w:rsidTr="00183AAE">
        <w:trPr>
          <w:trHeight w:hRule="exact" w:val="397"/>
        </w:trPr>
        <w:tc>
          <w:tcPr>
            <w:tcW w:w="9786" w:type="dxa"/>
            <w:gridSpan w:val="6"/>
            <w:tcBorders>
              <w:top w:val="single" w:sz="4" w:space="0" w:color="auto"/>
              <w:bottom w:val="single" w:sz="4" w:space="0" w:color="auto"/>
            </w:tcBorders>
          </w:tcPr>
          <w:p w14:paraId="7AB23FFF" w14:textId="77777777" w:rsidR="00DF5E8E" w:rsidRPr="00D17D18" w:rsidRDefault="00DF5E8E" w:rsidP="00BD0568">
            <w:pPr>
              <w:spacing w:after="40" w:line="240" w:lineRule="auto"/>
              <w:jc w:val="both"/>
              <w:rPr>
                <w:sz w:val="18"/>
                <w:szCs w:val="24"/>
              </w:rPr>
            </w:pPr>
          </w:p>
        </w:tc>
      </w:tr>
      <w:tr w:rsidR="00892BBB" w:rsidRPr="00735600" w14:paraId="1058639E"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0539AAC1"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4F5BD27B"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29F24C0A"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611672F0"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10A69107"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1662842A" w14:textId="77777777" w:rsidTr="00183AAE">
        <w:trPr>
          <w:trHeight w:hRule="exact" w:val="397"/>
        </w:trPr>
        <w:tc>
          <w:tcPr>
            <w:tcW w:w="9786" w:type="dxa"/>
            <w:gridSpan w:val="6"/>
            <w:tcBorders>
              <w:top w:val="single" w:sz="4" w:space="0" w:color="auto"/>
              <w:bottom w:val="single" w:sz="4" w:space="0" w:color="auto"/>
            </w:tcBorders>
          </w:tcPr>
          <w:p w14:paraId="35444046" w14:textId="77777777" w:rsidR="00892BBB" w:rsidRPr="00735600" w:rsidRDefault="00892BBB" w:rsidP="00DA7DCD">
            <w:pPr>
              <w:spacing w:line="240" w:lineRule="auto"/>
              <w:rPr>
                <w:sz w:val="18"/>
                <w:szCs w:val="24"/>
              </w:rPr>
            </w:pPr>
          </w:p>
        </w:tc>
      </w:tr>
      <w:tr w:rsidR="00735600" w:rsidRPr="00735600" w14:paraId="1042C8EF"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5C7504B7"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1BA9D7B9" w14:textId="77777777" w:rsidTr="00B23CCA">
        <w:tc>
          <w:tcPr>
            <w:tcW w:w="9786" w:type="dxa"/>
            <w:gridSpan w:val="6"/>
            <w:tcBorders>
              <w:left w:val="single" w:sz="4" w:space="0" w:color="auto"/>
              <w:right w:val="single" w:sz="4" w:space="0" w:color="auto"/>
            </w:tcBorders>
            <w:vAlign w:val="bottom"/>
          </w:tcPr>
          <w:p w14:paraId="6D23343D"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7A9809EF" w14:textId="0E1F8E7F"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4D4114">
              <w:rPr>
                <w:i/>
                <w:noProof/>
                <w:sz w:val="18"/>
                <w:szCs w:val="24"/>
              </w:rPr>
              <w:t>3.000.000,00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5C206BE" w14:textId="38D6884D"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4D4114" w:rsidRPr="004D4114">
              <w:rPr>
                <w:i/>
                <w:noProof/>
                <w:sz w:val="18"/>
                <w:szCs w:val="24"/>
              </w:rPr>
              <w:t>3.000.000,00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6F8976AB" w14:textId="0827F310"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4D4114">
              <w:rPr>
                <w:i/>
                <w:noProof/>
                <w:sz w:val="18"/>
                <w:szCs w:val="24"/>
              </w:rPr>
              <w:t>500.000,00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079A818D"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4D68A26A"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422B8C15" w14:textId="77777777" w:rsidR="00DA7DCD" w:rsidRPr="00735600" w:rsidRDefault="00DA7DCD" w:rsidP="005D2F1F">
            <w:pPr>
              <w:spacing w:after="40" w:line="240" w:lineRule="auto"/>
              <w:jc w:val="both"/>
              <w:rPr>
                <w:b/>
                <w:sz w:val="18"/>
                <w:szCs w:val="24"/>
              </w:rPr>
            </w:pPr>
          </w:p>
        </w:tc>
      </w:tr>
      <w:tr w:rsidR="00E543C3" w:rsidRPr="00735600" w14:paraId="2CE3B338" w14:textId="77777777" w:rsidTr="00B23CCA">
        <w:tc>
          <w:tcPr>
            <w:tcW w:w="9786" w:type="dxa"/>
            <w:gridSpan w:val="6"/>
            <w:tcBorders>
              <w:left w:val="single" w:sz="4" w:space="0" w:color="auto"/>
              <w:bottom w:val="single" w:sz="4" w:space="0" w:color="auto"/>
              <w:right w:val="single" w:sz="4" w:space="0" w:color="auto"/>
            </w:tcBorders>
          </w:tcPr>
          <w:p w14:paraId="5DC5A2BB"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0200C790"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 xml:space="preserve">Ich/Wir erkläre(n), dass ich/wir </w:t>
            </w:r>
            <w:proofErr w:type="gramStart"/>
            <w:r w:rsidRPr="00735600">
              <w:rPr>
                <w:i/>
                <w:sz w:val="18"/>
                <w:szCs w:val="24"/>
              </w:rPr>
              <w:t>zur Zeit</w:t>
            </w:r>
            <w:proofErr w:type="gramEnd"/>
            <w:r w:rsidRPr="00735600">
              <w:rPr>
                <w:i/>
                <w:sz w:val="18"/>
                <w:szCs w:val="24"/>
              </w:rPr>
              <w:t xml:space="preserve">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72F49ACE"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0077E78B" w14:textId="77777777" w:rsidTr="00183AAE">
        <w:trPr>
          <w:trHeight w:hRule="exact" w:val="397"/>
        </w:trPr>
        <w:tc>
          <w:tcPr>
            <w:tcW w:w="9786" w:type="dxa"/>
            <w:gridSpan w:val="6"/>
            <w:tcBorders>
              <w:bottom w:val="single" w:sz="4" w:space="0" w:color="auto"/>
            </w:tcBorders>
          </w:tcPr>
          <w:p w14:paraId="365F48C8" w14:textId="77777777" w:rsidR="00DA7DCD" w:rsidRPr="00735600" w:rsidRDefault="00DA7DCD" w:rsidP="00DA7DCD">
            <w:pPr>
              <w:spacing w:line="240" w:lineRule="auto"/>
              <w:rPr>
                <w:i/>
                <w:sz w:val="18"/>
                <w:szCs w:val="24"/>
              </w:rPr>
            </w:pPr>
          </w:p>
        </w:tc>
      </w:tr>
      <w:tr w:rsidR="00735600" w:rsidRPr="00735600" w14:paraId="2C225741"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12FA6C88"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7FE03159" w14:textId="77777777" w:rsidTr="00DF5E8E">
        <w:trPr>
          <w:trHeight w:val="737"/>
        </w:trPr>
        <w:tc>
          <w:tcPr>
            <w:tcW w:w="9786" w:type="dxa"/>
            <w:gridSpan w:val="6"/>
            <w:tcBorders>
              <w:left w:val="single" w:sz="4" w:space="0" w:color="auto"/>
              <w:bottom w:val="single" w:sz="4" w:space="0" w:color="auto"/>
              <w:right w:val="single" w:sz="4" w:space="0" w:color="auto"/>
            </w:tcBorders>
          </w:tcPr>
          <w:p w14:paraId="3C7A2048"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34354D2D"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7BDE7F6D"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21CB6EC3"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1464F38D"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5847FDE4"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56D22E53"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33297C5E" w14:textId="77777777" w:rsidTr="00183AAE">
        <w:trPr>
          <w:trHeight w:hRule="exact" w:val="397"/>
        </w:trPr>
        <w:tc>
          <w:tcPr>
            <w:tcW w:w="9786" w:type="dxa"/>
            <w:gridSpan w:val="6"/>
            <w:tcBorders>
              <w:top w:val="single" w:sz="4" w:space="0" w:color="auto"/>
              <w:bottom w:val="single" w:sz="4" w:space="0" w:color="auto"/>
            </w:tcBorders>
          </w:tcPr>
          <w:p w14:paraId="5CE40891" w14:textId="77777777" w:rsidR="00DA7DCD" w:rsidRPr="00735600" w:rsidRDefault="00DA7DCD" w:rsidP="00DA7DCD">
            <w:pPr>
              <w:spacing w:line="240" w:lineRule="auto"/>
              <w:rPr>
                <w:sz w:val="18"/>
                <w:szCs w:val="24"/>
              </w:rPr>
            </w:pPr>
          </w:p>
        </w:tc>
      </w:tr>
      <w:tr w:rsidR="00735600" w:rsidRPr="00735600" w14:paraId="4043F0BC"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5994E5E2"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3B8A63BA" w14:textId="77777777" w:rsidTr="00B23CCA">
        <w:trPr>
          <w:trHeight w:val="680"/>
        </w:trPr>
        <w:tc>
          <w:tcPr>
            <w:tcW w:w="9786" w:type="dxa"/>
            <w:gridSpan w:val="6"/>
            <w:tcBorders>
              <w:left w:val="single" w:sz="4" w:space="0" w:color="auto"/>
              <w:right w:val="single" w:sz="4" w:space="0" w:color="auto"/>
            </w:tcBorders>
          </w:tcPr>
          <w:p w14:paraId="097729C7"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4A75F0D4" w14:textId="77777777" w:rsidTr="00B23CCA">
        <w:trPr>
          <w:trHeight w:val="607"/>
        </w:trPr>
        <w:tc>
          <w:tcPr>
            <w:tcW w:w="9786" w:type="dxa"/>
            <w:gridSpan w:val="6"/>
            <w:tcBorders>
              <w:left w:val="single" w:sz="4" w:space="0" w:color="auto"/>
              <w:bottom w:val="single" w:sz="4" w:space="0" w:color="auto"/>
              <w:right w:val="single" w:sz="4" w:space="0" w:color="auto"/>
            </w:tcBorders>
          </w:tcPr>
          <w:p w14:paraId="4720A565"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315BA7D8"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29A4C664"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35D1F6F7" w14:textId="77777777" w:rsidTr="00B23CCA">
        <w:trPr>
          <w:trHeight w:val="319"/>
        </w:trPr>
        <w:tc>
          <w:tcPr>
            <w:tcW w:w="9786" w:type="dxa"/>
            <w:gridSpan w:val="6"/>
            <w:tcBorders>
              <w:left w:val="single" w:sz="4" w:space="0" w:color="auto"/>
              <w:right w:val="single" w:sz="4" w:space="0" w:color="auto"/>
            </w:tcBorders>
            <w:vAlign w:val="center"/>
          </w:tcPr>
          <w:p w14:paraId="2442E82E"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318EC153" w14:textId="77777777" w:rsidTr="00B23CCA">
        <w:tc>
          <w:tcPr>
            <w:tcW w:w="9786" w:type="dxa"/>
            <w:gridSpan w:val="6"/>
            <w:tcBorders>
              <w:left w:val="single" w:sz="4" w:space="0" w:color="auto"/>
              <w:right w:val="single" w:sz="4" w:space="0" w:color="auto"/>
            </w:tcBorders>
            <w:vAlign w:val="center"/>
          </w:tcPr>
          <w:p w14:paraId="52FC3BCB"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7EDF660E" w14:textId="77777777" w:rsidTr="00B23CCA">
        <w:tc>
          <w:tcPr>
            <w:tcW w:w="9786" w:type="dxa"/>
            <w:gridSpan w:val="6"/>
            <w:tcBorders>
              <w:left w:val="single" w:sz="4" w:space="0" w:color="auto"/>
              <w:bottom w:val="single" w:sz="4" w:space="0" w:color="auto"/>
              <w:right w:val="single" w:sz="4" w:space="0" w:color="auto"/>
            </w:tcBorders>
            <w:vAlign w:val="center"/>
          </w:tcPr>
          <w:p w14:paraId="4C9B5A2E"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550D1C09" w14:textId="77777777" w:rsidTr="00B23CCA">
        <w:trPr>
          <w:trHeight w:val="284"/>
        </w:trPr>
        <w:tc>
          <w:tcPr>
            <w:tcW w:w="9786" w:type="dxa"/>
            <w:gridSpan w:val="6"/>
            <w:tcBorders>
              <w:top w:val="single" w:sz="4" w:space="0" w:color="auto"/>
            </w:tcBorders>
            <w:vAlign w:val="center"/>
          </w:tcPr>
          <w:p w14:paraId="5B5B3500" w14:textId="77777777" w:rsidR="00DA7DCD" w:rsidRPr="00735600" w:rsidRDefault="00DA7DCD" w:rsidP="00DA7DCD">
            <w:pPr>
              <w:spacing w:line="240" w:lineRule="auto"/>
              <w:rPr>
                <w:sz w:val="18"/>
                <w:szCs w:val="24"/>
              </w:rPr>
            </w:pPr>
          </w:p>
        </w:tc>
      </w:tr>
      <w:tr w:rsidR="00735600" w:rsidRPr="00735600" w14:paraId="67BEF8EE" w14:textId="77777777" w:rsidTr="00B23CCA">
        <w:trPr>
          <w:trHeight w:val="249"/>
        </w:trPr>
        <w:tc>
          <w:tcPr>
            <w:tcW w:w="9786" w:type="dxa"/>
            <w:gridSpan w:val="6"/>
          </w:tcPr>
          <w:p w14:paraId="72F979B5"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2E440F00" w14:textId="77777777" w:rsidTr="00B23CCA">
        <w:trPr>
          <w:trHeight w:val="170"/>
        </w:trPr>
        <w:tc>
          <w:tcPr>
            <w:tcW w:w="9786" w:type="dxa"/>
            <w:gridSpan w:val="6"/>
            <w:vAlign w:val="center"/>
          </w:tcPr>
          <w:p w14:paraId="2460BD1F" w14:textId="77777777" w:rsidR="00DA7DCD" w:rsidRPr="00735600" w:rsidRDefault="00DA7DCD" w:rsidP="006F0600">
            <w:pPr>
              <w:spacing w:line="240" w:lineRule="auto"/>
              <w:rPr>
                <w:i/>
                <w:sz w:val="18"/>
                <w:szCs w:val="24"/>
              </w:rPr>
            </w:pPr>
          </w:p>
        </w:tc>
      </w:tr>
      <w:tr w:rsidR="00735600" w:rsidRPr="00735600" w14:paraId="1A34A9EB" w14:textId="77777777" w:rsidTr="00B23CCA">
        <w:trPr>
          <w:cantSplit/>
        </w:trPr>
        <w:tc>
          <w:tcPr>
            <w:tcW w:w="9786" w:type="dxa"/>
            <w:gridSpan w:val="6"/>
          </w:tcPr>
          <w:p w14:paraId="04004A72"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25E1AD50" w14:textId="77777777" w:rsidTr="00B23CCA">
        <w:trPr>
          <w:trHeight w:hRule="exact" w:val="418"/>
        </w:trPr>
        <w:tc>
          <w:tcPr>
            <w:tcW w:w="9786" w:type="dxa"/>
            <w:gridSpan w:val="6"/>
          </w:tcPr>
          <w:p w14:paraId="7167602E" w14:textId="77777777" w:rsidR="00DA7DCD" w:rsidRPr="00735600" w:rsidRDefault="00DA7DCD" w:rsidP="00DA7DCD">
            <w:pPr>
              <w:spacing w:line="240" w:lineRule="auto"/>
              <w:jc w:val="both"/>
              <w:rPr>
                <w:sz w:val="16"/>
                <w:szCs w:val="24"/>
              </w:rPr>
            </w:pPr>
          </w:p>
        </w:tc>
      </w:tr>
      <w:tr w:rsidR="00735600" w:rsidRPr="00735600" w14:paraId="2B64344D" w14:textId="77777777" w:rsidTr="00B23CCA">
        <w:trPr>
          <w:trHeight w:val="157"/>
        </w:trPr>
        <w:tc>
          <w:tcPr>
            <w:tcW w:w="6134" w:type="dxa"/>
            <w:gridSpan w:val="4"/>
          </w:tcPr>
          <w:p w14:paraId="5DC29F6A"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0E6A9F0B" w14:textId="77777777" w:rsidR="00C56CB0" w:rsidRPr="00735600" w:rsidRDefault="00C56CB0" w:rsidP="0088291C">
            <w:pPr>
              <w:spacing w:line="240" w:lineRule="auto"/>
              <w:jc w:val="both"/>
              <w:rPr>
                <w:sz w:val="16"/>
                <w:szCs w:val="24"/>
              </w:rPr>
            </w:pPr>
          </w:p>
        </w:tc>
      </w:tr>
      <w:tr w:rsidR="00735600" w:rsidRPr="00735600" w14:paraId="21E6F272" w14:textId="77777777" w:rsidTr="00B23CCA">
        <w:trPr>
          <w:trHeight w:hRule="exact" w:val="567"/>
        </w:trPr>
        <w:tc>
          <w:tcPr>
            <w:tcW w:w="6134" w:type="dxa"/>
            <w:gridSpan w:val="4"/>
            <w:tcBorders>
              <w:bottom w:val="single" w:sz="4" w:space="0" w:color="auto"/>
            </w:tcBorders>
            <w:vAlign w:val="bottom"/>
          </w:tcPr>
          <w:p w14:paraId="3E373681"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6732C61B"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10384947" w14:textId="77777777" w:rsidTr="00B23CCA">
        <w:trPr>
          <w:trHeight w:hRule="exact" w:val="680"/>
        </w:trPr>
        <w:tc>
          <w:tcPr>
            <w:tcW w:w="9786" w:type="dxa"/>
            <w:gridSpan w:val="6"/>
            <w:tcBorders>
              <w:top w:val="single" w:sz="4" w:space="0" w:color="auto"/>
              <w:bottom w:val="single" w:sz="8" w:space="0" w:color="auto"/>
            </w:tcBorders>
          </w:tcPr>
          <w:p w14:paraId="33EFC3D3"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28E8A7E1"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5A5FD12E"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007D383C"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6AC0" w14:textId="77777777" w:rsidR="00AA31FC" w:rsidRDefault="00AA31FC">
      <w:r>
        <w:separator/>
      </w:r>
    </w:p>
  </w:endnote>
  <w:endnote w:type="continuationSeparator" w:id="0">
    <w:p w14:paraId="58A6D0E4" w14:textId="77777777" w:rsidR="00AA31FC" w:rsidRDefault="00AA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7182F" w14:textId="77777777" w:rsidR="0088291C" w:rsidRDefault="00E2541B" w:rsidP="00830422">
    <w:pPr>
      <w:pStyle w:val="Fuzeile"/>
      <w:tabs>
        <w:tab w:val="clear" w:pos="4536"/>
        <w:tab w:val="clear" w:pos="9072"/>
        <w:tab w:val="center" w:pos="5103"/>
        <w:tab w:val="right" w:pos="9575"/>
      </w:tabs>
    </w:pPr>
    <w:r>
      <w:t xml:space="preserve">Vordr. 11078 </w:t>
    </w:r>
    <w:proofErr w:type="gramStart"/>
    <w:r>
      <w:t xml:space="preserve">II  (PC)   </w:t>
    </w:r>
    <w:proofErr w:type="gramEnd"/>
    <w:r>
      <w:t xml:space="preserve">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A123BF">
      <w:rPr>
        <w:noProof/>
      </w:rPr>
      <w:t>3</w:t>
    </w:r>
    <w:r w:rsidR="0088291C">
      <w:rPr>
        <w:noProof/>
      </w:rPr>
      <w:fldChar w:fldCharType="end"/>
    </w:r>
    <w:r w:rsidR="0088291C">
      <w:t xml:space="preserve"> von </w:t>
    </w:r>
    <w:fldSimple w:instr=" NUMPAGES ">
      <w:r w:rsidR="00A123BF">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5197" w14:textId="77777777" w:rsidR="0088291C" w:rsidRDefault="0088291C" w:rsidP="00925652">
    <w:pPr>
      <w:pStyle w:val="Fuzeile"/>
      <w:tabs>
        <w:tab w:val="clear" w:pos="4536"/>
        <w:tab w:val="clear" w:pos="9072"/>
        <w:tab w:val="center" w:pos="5103"/>
        <w:tab w:val="right" w:pos="9575"/>
      </w:tabs>
    </w:pPr>
    <w:r>
      <w:t xml:space="preserve">Vordr. 11078 </w:t>
    </w:r>
    <w:proofErr w:type="gramStart"/>
    <w:r>
      <w:t xml:space="preserve">II  (PC)   </w:t>
    </w:r>
    <w:proofErr w:type="gramEnd"/>
    <w:r>
      <w:t xml:space="preserve"> </w:t>
    </w:r>
    <w:r w:rsidR="00A73962">
      <w:t>0</w:t>
    </w:r>
    <w:r w:rsidR="007B0A31">
      <w:t>4.23</w:t>
    </w:r>
    <w:r>
      <w:tab/>
    </w:r>
    <w:r>
      <w:tab/>
      <w:t xml:space="preserve">Seite </w:t>
    </w:r>
    <w:r>
      <w:fldChar w:fldCharType="begin"/>
    </w:r>
    <w:r>
      <w:instrText xml:space="preserve"> PAGE </w:instrText>
    </w:r>
    <w:r>
      <w:fldChar w:fldCharType="separate"/>
    </w:r>
    <w:r w:rsidR="00A123BF">
      <w:rPr>
        <w:noProof/>
      </w:rPr>
      <w:t>1</w:t>
    </w:r>
    <w:r>
      <w:rPr>
        <w:noProof/>
      </w:rPr>
      <w:fldChar w:fldCharType="end"/>
    </w:r>
    <w:r>
      <w:t xml:space="preserve"> von </w:t>
    </w:r>
    <w:fldSimple w:instr=" NUMPAGES ">
      <w:r w:rsidR="00A123BF">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68269" w14:textId="77777777" w:rsidR="00AA31FC" w:rsidRDefault="00AA31FC">
      <w:pPr>
        <w:pStyle w:val="Fuzeile"/>
        <w:spacing w:after="40" w:line="80" w:lineRule="exact"/>
      </w:pPr>
      <w:r>
        <w:t>_______________</w:t>
      </w:r>
    </w:p>
  </w:footnote>
  <w:footnote w:type="continuationSeparator" w:id="0">
    <w:p w14:paraId="1823744E" w14:textId="77777777" w:rsidR="00AA31FC" w:rsidRDefault="00AA31FC">
      <w:r>
        <w:continuationSeparator/>
      </w:r>
    </w:p>
  </w:footnote>
  <w:footnote w:id="1">
    <w:p w14:paraId="03CAD436"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173BC3EE"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92B4" w14:textId="77777777" w:rsidR="0088291C" w:rsidRDefault="0088291C">
    <w:pPr>
      <w:pStyle w:val="Kopfzeile"/>
    </w:pPr>
    <w:r w:rsidRPr="00925652">
      <w:rPr>
        <w:noProof/>
      </w:rPr>
      <w:drawing>
        <wp:anchor distT="0" distB="0" distL="114300" distR="114300" simplePos="0" relativeHeight="251659264" behindDoc="0" locked="0" layoutInCell="1" allowOverlap="1" wp14:anchorId="272163F3" wp14:editId="47041C9F">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575357749">
    <w:abstractNumId w:val="20"/>
  </w:num>
  <w:num w:numId="2" w16cid:durableId="1231039437">
    <w:abstractNumId w:val="2"/>
  </w:num>
  <w:num w:numId="3" w16cid:durableId="578446222">
    <w:abstractNumId w:val="3"/>
  </w:num>
  <w:num w:numId="4" w16cid:durableId="289358791">
    <w:abstractNumId w:val="19"/>
  </w:num>
  <w:num w:numId="5" w16cid:durableId="2111197502">
    <w:abstractNumId w:val="11"/>
  </w:num>
  <w:num w:numId="6" w16cid:durableId="539973177">
    <w:abstractNumId w:val="16"/>
  </w:num>
  <w:num w:numId="7" w16cid:durableId="1217625040">
    <w:abstractNumId w:val="14"/>
  </w:num>
  <w:num w:numId="8" w16cid:durableId="1826772838">
    <w:abstractNumId w:val="22"/>
  </w:num>
  <w:num w:numId="9" w16cid:durableId="65810307">
    <w:abstractNumId w:val="15"/>
  </w:num>
  <w:num w:numId="10" w16cid:durableId="1743677037">
    <w:abstractNumId w:val="13"/>
  </w:num>
  <w:num w:numId="11" w16cid:durableId="1762145640">
    <w:abstractNumId w:val="10"/>
  </w:num>
  <w:num w:numId="12" w16cid:durableId="192039338">
    <w:abstractNumId w:val="6"/>
  </w:num>
  <w:num w:numId="13" w16cid:durableId="1448697272">
    <w:abstractNumId w:val="7"/>
  </w:num>
  <w:num w:numId="14" w16cid:durableId="570314125">
    <w:abstractNumId w:val="0"/>
  </w:num>
  <w:num w:numId="15" w16cid:durableId="52235933">
    <w:abstractNumId w:val="1"/>
  </w:num>
  <w:num w:numId="16" w16cid:durableId="1406801484">
    <w:abstractNumId w:val="21"/>
  </w:num>
  <w:num w:numId="17" w16cid:durableId="1859276929">
    <w:abstractNumId w:val="27"/>
  </w:num>
  <w:num w:numId="18" w16cid:durableId="611981487">
    <w:abstractNumId w:val="17"/>
  </w:num>
  <w:num w:numId="19" w16cid:durableId="2090225948">
    <w:abstractNumId w:val="25"/>
  </w:num>
  <w:num w:numId="20" w16cid:durableId="573467510">
    <w:abstractNumId w:val="5"/>
  </w:num>
  <w:num w:numId="21" w16cid:durableId="1184975043">
    <w:abstractNumId w:val="23"/>
  </w:num>
  <w:num w:numId="22" w16cid:durableId="1572692457">
    <w:abstractNumId w:val="12"/>
  </w:num>
  <w:num w:numId="23" w16cid:durableId="2106993937">
    <w:abstractNumId w:val="18"/>
  </w:num>
  <w:num w:numId="24" w16cid:durableId="1341155396">
    <w:abstractNumId w:val="8"/>
  </w:num>
  <w:num w:numId="25" w16cid:durableId="486020701">
    <w:abstractNumId w:val="4"/>
  </w:num>
  <w:num w:numId="26" w16cid:durableId="1663924475">
    <w:abstractNumId w:val="9"/>
  </w:num>
  <w:num w:numId="27" w16cid:durableId="463623488">
    <w:abstractNumId w:val="26"/>
  </w:num>
  <w:num w:numId="28" w16cid:durableId="97833892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497B08"/>
    <w:rsid w:val="00012486"/>
    <w:rsid w:val="00013E25"/>
    <w:rsid w:val="00016A96"/>
    <w:rsid w:val="00021DAC"/>
    <w:rsid w:val="00021F66"/>
    <w:rsid w:val="000271B0"/>
    <w:rsid w:val="0003473B"/>
    <w:rsid w:val="00071CA7"/>
    <w:rsid w:val="00073A99"/>
    <w:rsid w:val="000759D2"/>
    <w:rsid w:val="00092AFE"/>
    <w:rsid w:val="000B1C22"/>
    <w:rsid w:val="000B4875"/>
    <w:rsid w:val="000C31A6"/>
    <w:rsid w:val="000C392C"/>
    <w:rsid w:val="000C3A67"/>
    <w:rsid w:val="000D62F9"/>
    <w:rsid w:val="000D7229"/>
    <w:rsid w:val="000E46E9"/>
    <w:rsid w:val="000F0C31"/>
    <w:rsid w:val="000F1DC1"/>
    <w:rsid w:val="000F5C1B"/>
    <w:rsid w:val="00101A58"/>
    <w:rsid w:val="00114C5E"/>
    <w:rsid w:val="00115847"/>
    <w:rsid w:val="00117D52"/>
    <w:rsid w:val="001224DC"/>
    <w:rsid w:val="00123AC8"/>
    <w:rsid w:val="001445D7"/>
    <w:rsid w:val="00161CC6"/>
    <w:rsid w:val="00170936"/>
    <w:rsid w:val="0017733C"/>
    <w:rsid w:val="00183AAE"/>
    <w:rsid w:val="001931A6"/>
    <w:rsid w:val="001A081A"/>
    <w:rsid w:val="001C1A91"/>
    <w:rsid w:val="001C5259"/>
    <w:rsid w:val="001D05F3"/>
    <w:rsid w:val="001D568F"/>
    <w:rsid w:val="001D661A"/>
    <w:rsid w:val="0020542F"/>
    <w:rsid w:val="0021331D"/>
    <w:rsid w:val="0022321C"/>
    <w:rsid w:val="002234B6"/>
    <w:rsid w:val="002319C0"/>
    <w:rsid w:val="00254C63"/>
    <w:rsid w:val="00262794"/>
    <w:rsid w:val="00265648"/>
    <w:rsid w:val="00266C0A"/>
    <w:rsid w:val="00276D33"/>
    <w:rsid w:val="002B5ACE"/>
    <w:rsid w:val="002B729C"/>
    <w:rsid w:val="002D2AB3"/>
    <w:rsid w:val="002E2A75"/>
    <w:rsid w:val="002E555C"/>
    <w:rsid w:val="002E7856"/>
    <w:rsid w:val="003004CA"/>
    <w:rsid w:val="00323EA1"/>
    <w:rsid w:val="003300C5"/>
    <w:rsid w:val="00335CD6"/>
    <w:rsid w:val="00337732"/>
    <w:rsid w:val="00354B03"/>
    <w:rsid w:val="0036252B"/>
    <w:rsid w:val="00392D9B"/>
    <w:rsid w:val="003A17A1"/>
    <w:rsid w:val="003B07C4"/>
    <w:rsid w:val="003B422D"/>
    <w:rsid w:val="003E5E91"/>
    <w:rsid w:val="003F1EC8"/>
    <w:rsid w:val="00401910"/>
    <w:rsid w:val="0042474A"/>
    <w:rsid w:val="00425300"/>
    <w:rsid w:val="0045491E"/>
    <w:rsid w:val="004614C9"/>
    <w:rsid w:val="00476949"/>
    <w:rsid w:val="0048749B"/>
    <w:rsid w:val="00491EB4"/>
    <w:rsid w:val="00496CFA"/>
    <w:rsid w:val="00497B08"/>
    <w:rsid w:val="004B1626"/>
    <w:rsid w:val="004B1977"/>
    <w:rsid w:val="004D4114"/>
    <w:rsid w:val="004D74A6"/>
    <w:rsid w:val="004E23C6"/>
    <w:rsid w:val="004E34BA"/>
    <w:rsid w:val="004E416B"/>
    <w:rsid w:val="004E6827"/>
    <w:rsid w:val="004F4A26"/>
    <w:rsid w:val="005238F7"/>
    <w:rsid w:val="00532A69"/>
    <w:rsid w:val="00540CAA"/>
    <w:rsid w:val="00544CED"/>
    <w:rsid w:val="00547C0C"/>
    <w:rsid w:val="00556824"/>
    <w:rsid w:val="005678C1"/>
    <w:rsid w:val="00580CE3"/>
    <w:rsid w:val="0059354D"/>
    <w:rsid w:val="005C0360"/>
    <w:rsid w:val="005D2F1F"/>
    <w:rsid w:val="005D3847"/>
    <w:rsid w:val="005E0C2F"/>
    <w:rsid w:val="005F23F5"/>
    <w:rsid w:val="005F4BC8"/>
    <w:rsid w:val="005F5EBE"/>
    <w:rsid w:val="00615489"/>
    <w:rsid w:val="00615AF5"/>
    <w:rsid w:val="00631694"/>
    <w:rsid w:val="00640BA8"/>
    <w:rsid w:val="00640DBE"/>
    <w:rsid w:val="00641ABF"/>
    <w:rsid w:val="006428AD"/>
    <w:rsid w:val="00645907"/>
    <w:rsid w:val="00672044"/>
    <w:rsid w:val="00683CB3"/>
    <w:rsid w:val="00696744"/>
    <w:rsid w:val="006A4C0E"/>
    <w:rsid w:val="006B0FA5"/>
    <w:rsid w:val="006C6DF3"/>
    <w:rsid w:val="006D4959"/>
    <w:rsid w:val="006E1D3F"/>
    <w:rsid w:val="006E4122"/>
    <w:rsid w:val="006F0600"/>
    <w:rsid w:val="006F1AA5"/>
    <w:rsid w:val="006F629F"/>
    <w:rsid w:val="006F71D5"/>
    <w:rsid w:val="00721E10"/>
    <w:rsid w:val="00735387"/>
    <w:rsid w:val="00735600"/>
    <w:rsid w:val="00740470"/>
    <w:rsid w:val="0075051E"/>
    <w:rsid w:val="00751458"/>
    <w:rsid w:val="00755736"/>
    <w:rsid w:val="0079773A"/>
    <w:rsid w:val="007A4BE6"/>
    <w:rsid w:val="007B0A31"/>
    <w:rsid w:val="007B5C0A"/>
    <w:rsid w:val="007C22C2"/>
    <w:rsid w:val="007D2AA8"/>
    <w:rsid w:val="007E09C3"/>
    <w:rsid w:val="007E706B"/>
    <w:rsid w:val="007F28EF"/>
    <w:rsid w:val="007F408A"/>
    <w:rsid w:val="00801710"/>
    <w:rsid w:val="0081375C"/>
    <w:rsid w:val="00830422"/>
    <w:rsid w:val="0085528D"/>
    <w:rsid w:val="00863C7E"/>
    <w:rsid w:val="0087080B"/>
    <w:rsid w:val="00870B23"/>
    <w:rsid w:val="00872CD4"/>
    <w:rsid w:val="0088291C"/>
    <w:rsid w:val="00890054"/>
    <w:rsid w:val="00892BBB"/>
    <w:rsid w:val="008C6AB5"/>
    <w:rsid w:val="008D1F64"/>
    <w:rsid w:val="008D7629"/>
    <w:rsid w:val="008F0619"/>
    <w:rsid w:val="009157FF"/>
    <w:rsid w:val="00925652"/>
    <w:rsid w:val="00931D72"/>
    <w:rsid w:val="00955636"/>
    <w:rsid w:val="009636C5"/>
    <w:rsid w:val="0096489F"/>
    <w:rsid w:val="009665DC"/>
    <w:rsid w:val="0097328D"/>
    <w:rsid w:val="009844CC"/>
    <w:rsid w:val="009848A5"/>
    <w:rsid w:val="009E0403"/>
    <w:rsid w:val="009E1D32"/>
    <w:rsid w:val="00A06208"/>
    <w:rsid w:val="00A123BF"/>
    <w:rsid w:val="00A662D3"/>
    <w:rsid w:val="00A73962"/>
    <w:rsid w:val="00A74B52"/>
    <w:rsid w:val="00A843C8"/>
    <w:rsid w:val="00A87FB7"/>
    <w:rsid w:val="00AA31FC"/>
    <w:rsid w:val="00AA34F0"/>
    <w:rsid w:val="00AB6000"/>
    <w:rsid w:val="00AC4AA3"/>
    <w:rsid w:val="00AD57CD"/>
    <w:rsid w:val="00AD6348"/>
    <w:rsid w:val="00AE0BBA"/>
    <w:rsid w:val="00AE616B"/>
    <w:rsid w:val="00AE62B6"/>
    <w:rsid w:val="00AF007A"/>
    <w:rsid w:val="00B0405A"/>
    <w:rsid w:val="00B04922"/>
    <w:rsid w:val="00B05050"/>
    <w:rsid w:val="00B1661C"/>
    <w:rsid w:val="00B23CCA"/>
    <w:rsid w:val="00B24F38"/>
    <w:rsid w:val="00B26206"/>
    <w:rsid w:val="00B31188"/>
    <w:rsid w:val="00B43B67"/>
    <w:rsid w:val="00B56027"/>
    <w:rsid w:val="00B56550"/>
    <w:rsid w:val="00B67962"/>
    <w:rsid w:val="00B70097"/>
    <w:rsid w:val="00B9785F"/>
    <w:rsid w:val="00BA4A8B"/>
    <w:rsid w:val="00BA5825"/>
    <w:rsid w:val="00BB1769"/>
    <w:rsid w:val="00BC561C"/>
    <w:rsid w:val="00BC5E65"/>
    <w:rsid w:val="00BD2152"/>
    <w:rsid w:val="00BD25F8"/>
    <w:rsid w:val="00BD407E"/>
    <w:rsid w:val="00BD455A"/>
    <w:rsid w:val="00BE4BA1"/>
    <w:rsid w:val="00BF29FC"/>
    <w:rsid w:val="00C10555"/>
    <w:rsid w:val="00C10C6D"/>
    <w:rsid w:val="00C22F10"/>
    <w:rsid w:val="00C35732"/>
    <w:rsid w:val="00C45DA1"/>
    <w:rsid w:val="00C56CB0"/>
    <w:rsid w:val="00C61FFC"/>
    <w:rsid w:val="00C6690A"/>
    <w:rsid w:val="00C80529"/>
    <w:rsid w:val="00C97ED9"/>
    <w:rsid w:val="00CA3275"/>
    <w:rsid w:val="00CB5EE8"/>
    <w:rsid w:val="00CC592B"/>
    <w:rsid w:val="00CE56E5"/>
    <w:rsid w:val="00CE7968"/>
    <w:rsid w:val="00CF6F0C"/>
    <w:rsid w:val="00D17D18"/>
    <w:rsid w:val="00D21C70"/>
    <w:rsid w:val="00D234D4"/>
    <w:rsid w:val="00D25345"/>
    <w:rsid w:val="00D32E37"/>
    <w:rsid w:val="00D32F2B"/>
    <w:rsid w:val="00D346FC"/>
    <w:rsid w:val="00D37975"/>
    <w:rsid w:val="00D62B36"/>
    <w:rsid w:val="00D64488"/>
    <w:rsid w:val="00D83192"/>
    <w:rsid w:val="00D93A2F"/>
    <w:rsid w:val="00D970FF"/>
    <w:rsid w:val="00DA40F6"/>
    <w:rsid w:val="00DA7DCD"/>
    <w:rsid w:val="00DC0FD3"/>
    <w:rsid w:val="00DF3164"/>
    <w:rsid w:val="00DF4646"/>
    <w:rsid w:val="00DF5E8E"/>
    <w:rsid w:val="00E21CAD"/>
    <w:rsid w:val="00E232AD"/>
    <w:rsid w:val="00E2541B"/>
    <w:rsid w:val="00E265E9"/>
    <w:rsid w:val="00E26CF8"/>
    <w:rsid w:val="00E27293"/>
    <w:rsid w:val="00E34178"/>
    <w:rsid w:val="00E3563B"/>
    <w:rsid w:val="00E46EBF"/>
    <w:rsid w:val="00E5394A"/>
    <w:rsid w:val="00E543C3"/>
    <w:rsid w:val="00E5500E"/>
    <w:rsid w:val="00E66B7F"/>
    <w:rsid w:val="00E709D6"/>
    <w:rsid w:val="00E94CA6"/>
    <w:rsid w:val="00E95BF8"/>
    <w:rsid w:val="00EA25BD"/>
    <w:rsid w:val="00EA37C4"/>
    <w:rsid w:val="00EA71A0"/>
    <w:rsid w:val="00EB0C1C"/>
    <w:rsid w:val="00EC0082"/>
    <w:rsid w:val="00EC0084"/>
    <w:rsid w:val="00EC26BE"/>
    <w:rsid w:val="00ED06CC"/>
    <w:rsid w:val="00EF1B3D"/>
    <w:rsid w:val="00EF430E"/>
    <w:rsid w:val="00EF4DEC"/>
    <w:rsid w:val="00F03729"/>
    <w:rsid w:val="00F04B5E"/>
    <w:rsid w:val="00F1482D"/>
    <w:rsid w:val="00F249B7"/>
    <w:rsid w:val="00F30BE4"/>
    <w:rsid w:val="00F4220C"/>
    <w:rsid w:val="00F50996"/>
    <w:rsid w:val="00F709A9"/>
    <w:rsid w:val="00FA6280"/>
    <w:rsid w:val="00FA66D0"/>
    <w:rsid w:val="00FA7161"/>
    <w:rsid w:val="00FB2C1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8058DB"/>
  <w15:docId w15:val="{20379D0C-64AE-45F8-BFFF-B94585325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D3CAE-AA3A-462A-91D7-57C3267F3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1142</Words>
  <Characters>7201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Fenzl</dc:creator>
  <cp:keywords/>
  <cp:lastModifiedBy>Fenzl Florian</cp:lastModifiedBy>
  <cp:revision>7</cp:revision>
  <cp:lastPrinted>2018-06-21T11:27:00Z</cp:lastPrinted>
  <dcterms:created xsi:type="dcterms:W3CDTF">2024-03-18T12:30:00Z</dcterms:created>
  <dcterms:modified xsi:type="dcterms:W3CDTF">2026-07-02T07:15:00Z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